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82" w:rsidRPr="00BF791A" w:rsidRDefault="006C1F8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1709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C1F82" w:rsidRPr="00BF791A" w:rsidTr="002B152C">
        <w:tc>
          <w:tcPr>
            <w:tcW w:w="1030" w:type="dxa"/>
          </w:tcPr>
          <w:p w:rsidR="006C1F82" w:rsidRPr="00BF791A" w:rsidRDefault="006C1F8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C1F82" w:rsidRPr="00BF791A" w:rsidRDefault="006C1F82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Tributai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6C1F82" w:rsidRPr="00BF791A" w:rsidRDefault="006C1F8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C1F82" w:rsidRDefault="006C1F8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Tributai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6C1F82" w:rsidRDefault="006C1F8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6C1F82" w:rsidRPr="00BF791A" w:rsidRDefault="006C1F8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C1F82" w:rsidRPr="00BF791A" w:rsidRDefault="006C1F8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C1F82" w:rsidRDefault="006C1F8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6C1F82" w:rsidRDefault="006C1F8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C1F82" w:rsidRDefault="006C1F8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C1F82" w:rsidRDefault="006C1F8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C1F82" w:rsidRPr="00E1261F" w:rsidRDefault="006C1F8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6C1F82" w:rsidRDefault="006C1F82" w:rsidP="00E1261F">
      <w:pPr>
        <w:jc w:val="center"/>
        <w:rPr>
          <w:rFonts w:ascii="Arial" w:hAnsi="Arial"/>
        </w:rPr>
        <w:sectPr w:rsidR="006C1F82" w:rsidSect="006C1F8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6C1F82" w:rsidRPr="00E1261F" w:rsidRDefault="006C1F82" w:rsidP="00E1261F">
      <w:pPr>
        <w:jc w:val="center"/>
        <w:rPr>
          <w:rFonts w:ascii="Arial" w:hAnsi="Arial"/>
        </w:rPr>
      </w:pPr>
    </w:p>
    <w:sectPr w:rsidR="006C1F82" w:rsidRPr="00E1261F" w:rsidSect="006C1F8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AFE" w:rsidRDefault="00242AFE">
      <w:r>
        <w:separator/>
      </w:r>
    </w:p>
  </w:endnote>
  <w:endnote w:type="continuationSeparator" w:id="0">
    <w:p w:rsidR="00242AFE" w:rsidRDefault="0024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82" w:rsidRDefault="006C1F8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AFE" w:rsidRDefault="00242AFE">
      <w:r>
        <w:separator/>
      </w:r>
    </w:p>
  </w:footnote>
  <w:footnote w:type="continuationSeparator" w:id="0">
    <w:p w:rsidR="00242AFE" w:rsidRDefault="00242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82" w:rsidRDefault="006C1F8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F82" w:rsidRPr="00EB04D6" w:rsidRDefault="006C1F8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C1F82" w:rsidRPr="00EB04D6" w:rsidRDefault="006C1F8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F82" w:rsidRPr="00F73DA3" w:rsidRDefault="006C1F8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C1F82" w:rsidRPr="00F73DA3" w:rsidRDefault="006C1F8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C1F82" w:rsidRPr="00F73DA3" w:rsidRDefault="006C1F8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C1F82" w:rsidRPr="00F73DA3" w:rsidRDefault="006C1F8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42AFE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C1F82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2015-09-01T12:07:00Z</dcterms:created>
  <dcterms:modified xsi:type="dcterms:W3CDTF">2015-09-01T12:08:00Z</dcterms:modified>
</cp:coreProperties>
</file>